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53380" w14:textId="77777777" w:rsidR="00C67504" w:rsidRDefault="00C67504" w:rsidP="00C675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PALMER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d.1432)</w:t>
      </w:r>
    </w:p>
    <w:p w14:paraId="75D58572" w14:textId="77777777" w:rsidR="00C67504" w:rsidRDefault="00C67504" w:rsidP="00C675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Abbots Langley, Hertfordshire.</w:t>
      </w:r>
    </w:p>
    <w:p w14:paraId="1B6D5F5A" w14:textId="77777777" w:rsidR="00C67504" w:rsidRDefault="00C67504" w:rsidP="00C67504">
      <w:pPr>
        <w:pStyle w:val="NoSpacing"/>
        <w:rPr>
          <w:rFonts w:cs="Times New Roman"/>
          <w:szCs w:val="24"/>
        </w:rPr>
      </w:pPr>
    </w:p>
    <w:p w14:paraId="4DEFB9C4" w14:textId="77777777" w:rsidR="00C67504" w:rsidRDefault="00C67504" w:rsidP="00C67504">
      <w:pPr>
        <w:pStyle w:val="NoSpacing"/>
        <w:rPr>
          <w:rFonts w:cs="Times New Roman"/>
          <w:szCs w:val="24"/>
        </w:rPr>
      </w:pPr>
    </w:p>
    <w:p w14:paraId="00B66548" w14:textId="77777777" w:rsidR="00C67504" w:rsidRDefault="00C67504" w:rsidP="00C675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Agnes(q.v.)</w:t>
      </w:r>
    </w:p>
    <w:p w14:paraId="70581CCC" w14:textId="77777777" w:rsidR="00C67504" w:rsidRPr="00740292" w:rsidRDefault="00C67504" w:rsidP="00C675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p.315)</w:t>
      </w:r>
    </w:p>
    <w:p w14:paraId="7F55AD4D" w14:textId="77777777" w:rsidR="00C67504" w:rsidRDefault="00C67504" w:rsidP="00C67504">
      <w:pPr>
        <w:pStyle w:val="NoSpacing"/>
        <w:rPr>
          <w:rFonts w:cs="Times New Roman"/>
          <w:szCs w:val="24"/>
        </w:rPr>
      </w:pPr>
    </w:p>
    <w:p w14:paraId="14E65DA2" w14:textId="77777777" w:rsidR="00C67504" w:rsidRDefault="00C67504" w:rsidP="00C67504">
      <w:pPr>
        <w:pStyle w:val="NoSpacing"/>
        <w:rPr>
          <w:rFonts w:cs="Times New Roman"/>
          <w:szCs w:val="24"/>
        </w:rPr>
      </w:pPr>
    </w:p>
    <w:p w14:paraId="64A2D0AA" w14:textId="77777777" w:rsidR="00C67504" w:rsidRDefault="00C67504" w:rsidP="00C675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Oct.1432</w:t>
      </w:r>
      <w:r>
        <w:rPr>
          <w:rFonts w:cs="Times New Roman"/>
          <w:szCs w:val="24"/>
        </w:rPr>
        <w:tab/>
        <w:t>He made his Will.   (ibid.)</w:t>
      </w:r>
    </w:p>
    <w:p w14:paraId="552BE82B" w14:textId="77777777" w:rsidR="00C67504" w:rsidRDefault="00C67504" w:rsidP="00C675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Oct.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His Will was proved.   (ibid.)</w:t>
      </w:r>
    </w:p>
    <w:p w14:paraId="10768E5E" w14:textId="77777777" w:rsidR="00C67504" w:rsidRDefault="00C67504" w:rsidP="00C67504">
      <w:pPr>
        <w:pStyle w:val="NoSpacing"/>
        <w:rPr>
          <w:rFonts w:cs="Times New Roman"/>
          <w:szCs w:val="24"/>
        </w:rPr>
      </w:pPr>
    </w:p>
    <w:p w14:paraId="2F407056" w14:textId="77777777" w:rsidR="00C67504" w:rsidRDefault="00C67504" w:rsidP="00C67504">
      <w:pPr>
        <w:pStyle w:val="NoSpacing"/>
        <w:rPr>
          <w:rFonts w:cs="Times New Roman"/>
          <w:szCs w:val="24"/>
        </w:rPr>
      </w:pPr>
    </w:p>
    <w:p w14:paraId="562251F5" w14:textId="77777777" w:rsidR="00C67504" w:rsidRDefault="00C67504" w:rsidP="00C675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January 2023</w:t>
      </w:r>
    </w:p>
    <w:p w14:paraId="11A0E54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836C2" w14:textId="77777777" w:rsidR="00C67504" w:rsidRDefault="00C67504" w:rsidP="009139A6">
      <w:r>
        <w:separator/>
      </w:r>
    </w:p>
  </w:endnote>
  <w:endnote w:type="continuationSeparator" w:id="0">
    <w:p w14:paraId="703E5B61" w14:textId="77777777" w:rsidR="00C67504" w:rsidRDefault="00C675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694E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D4B9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00F0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94802" w14:textId="77777777" w:rsidR="00C67504" w:rsidRDefault="00C67504" w:rsidP="009139A6">
      <w:r>
        <w:separator/>
      </w:r>
    </w:p>
  </w:footnote>
  <w:footnote w:type="continuationSeparator" w:id="0">
    <w:p w14:paraId="67F9FA41" w14:textId="77777777" w:rsidR="00C67504" w:rsidRDefault="00C675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9CC3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EE94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4353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504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67504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91E5B"/>
  <w15:chartTrackingRefBased/>
  <w15:docId w15:val="{EFA51C49-480E-47D3-8C23-EC00D8EE8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2023-01-13T20:03:00Z</dcterms:created>
  <dcterms:modified xsi:type="dcterms:W3CDTF">2023-01-13T20:10:00Z</dcterms:modified>
</cp:coreProperties>
</file>